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5C" w:rsidRDefault="006F7D5C" w:rsidP="009D348B">
      <w:pPr>
        <w:autoSpaceDE w:val="0"/>
        <w:spacing w:after="0" w:line="240" w:lineRule="auto"/>
        <w:jc w:val="both"/>
        <w:rPr>
          <w:rFonts w:ascii="Cambria" w:hAnsi="Cambria" w:cs="Tahom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</w:p>
    <w:p w:rsidR="006F7D5C" w:rsidRPr="008A4237" w:rsidRDefault="006F7D5C" w:rsidP="009D348B">
      <w:pPr>
        <w:autoSpaceDE w:val="0"/>
        <w:spacing w:after="0" w:line="240" w:lineRule="auto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Załącznik nr 2 - </w:t>
      </w:r>
      <w:r w:rsidRPr="008A4237">
        <w:rPr>
          <w:rFonts w:ascii="Cambria" w:hAnsi="Cambria" w:cs="Tahoma"/>
        </w:rPr>
        <w:t>Wzór oświadczenia składanego przez wykonawców wspólnie ubiegających się o udzielenie zamówienia na podstawie art. 117 ust.4.</w:t>
      </w:r>
    </w:p>
    <w:p w:rsidR="006F7D5C" w:rsidRDefault="006F7D5C" w:rsidP="001A44C8">
      <w:pPr>
        <w:rPr>
          <w:rFonts w:ascii="Cambria" w:hAnsi="Cambria"/>
          <w:b/>
          <w:bCs/>
        </w:rPr>
      </w:pPr>
    </w:p>
    <w:p w:rsidR="006F7D5C" w:rsidRDefault="006F7D5C" w:rsidP="001A44C8">
      <w:pPr>
        <w:rPr>
          <w:rFonts w:ascii="Cambria" w:hAnsi="Cambria"/>
          <w:b/>
          <w:bCs/>
          <w:u w:val="single"/>
        </w:rPr>
      </w:pPr>
      <w:r w:rsidRPr="001127A8">
        <w:rPr>
          <w:rFonts w:ascii="Cambria" w:hAnsi="Cambria"/>
          <w:b/>
          <w:bCs/>
        </w:rPr>
        <w:t>ZP.271.</w:t>
      </w:r>
      <w:r>
        <w:rPr>
          <w:rFonts w:ascii="Cambria" w:hAnsi="Cambria"/>
          <w:b/>
          <w:bCs/>
        </w:rPr>
        <w:t>1</w:t>
      </w:r>
      <w:r w:rsidRPr="001127A8">
        <w:rPr>
          <w:rFonts w:ascii="Cambria" w:hAnsi="Cambria"/>
          <w:b/>
          <w:bCs/>
        </w:rPr>
        <w:t>.202</w:t>
      </w:r>
      <w:r>
        <w:rPr>
          <w:rFonts w:ascii="Cambria" w:hAnsi="Cambria"/>
          <w:b/>
          <w:bCs/>
        </w:rPr>
        <w:t>6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98"/>
        <w:gridCol w:w="4791"/>
      </w:tblGrid>
      <w:tr w:rsidR="006F7D5C" w:rsidRPr="0014195D" w:rsidTr="00583FC8">
        <w:trPr>
          <w:trHeight w:val="1353"/>
        </w:trPr>
        <w:tc>
          <w:tcPr>
            <w:tcW w:w="5098" w:type="dxa"/>
          </w:tcPr>
          <w:p w:rsidR="006F7D5C" w:rsidRPr="0014195D" w:rsidRDefault="006F7D5C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Wykonawca: </w:t>
            </w:r>
          </w:p>
          <w:p w:rsidR="006F7D5C" w:rsidRPr="0014195D" w:rsidRDefault="006F7D5C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jc w:val="center"/>
              <w:rPr>
                <w:rFonts w:cs="Calibri"/>
                <w:b/>
                <w:bCs/>
              </w:rPr>
            </w:pPr>
          </w:p>
          <w:p w:rsidR="006F7D5C" w:rsidRPr="0014195D" w:rsidRDefault="006F7D5C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791" w:type="dxa"/>
          </w:tcPr>
          <w:p w:rsidR="006F7D5C" w:rsidRPr="0014195D" w:rsidRDefault="006F7D5C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>Zamawiający:</w:t>
            </w:r>
          </w:p>
          <w:p w:rsidR="006F7D5C" w:rsidRPr="0014195D" w:rsidRDefault="006F7D5C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Gmina </w:t>
            </w:r>
            <w:r>
              <w:rPr>
                <w:rFonts w:cs="Calibri"/>
                <w:b/>
                <w:bCs/>
              </w:rPr>
              <w:t>Paczków</w:t>
            </w:r>
          </w:p>
          <w:p w:rsidR="006F7D5C" w:rsidRPr="0014195D" w:rsidRDefault="006F7D5C" w:rsidP="00583FC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</w:tabs>
              <w:spacing w:line="240" w:lineRule="auto"/>
              <w:ind w:left="567"/>
              <w:rPr>
                <w:rFonts w:cs="Calibri"/>
                <w:b/>
                <w:bCs/>
              </w:rPr>
            </w:pPr>
            <w:r w:rsidRPr="0014195D">
              <w:rPr>
                <w:rFonts w:cs="Calibri"/>
                <w:b/>
                <w:bCs/>
              </w:rPr>
              <w:t xml:space="preserve">ul. Rynek </w:t>
            </w:r>
            <w:r>
              <w:rPr>
                <w:rFonts w:cs="Calibri"/>
                <w:b/>
                <w:bCs/>
              </w:rPr>
              <w:t>1</w:t>
            </w:r>
            <w:r w:rsidRPr="0014195D">
              <w:rPr>
                <w:rFonts w:cs="Calibri"/>
                <w:b/>
                <w:bCs/>
              </w:rPr>
              <w:t xml:space="preserve">, </w:t>
            </w:r>
            <w:r>
              <w:rPr>
                <w:rFonts w:cs="Calibri"/>
                <w:b/>
                <w:bCs/>
              </w:rPr>
              <w:t>48</w:t>
            </w:r>
            <w:r w:rsidRPr="0014195D">
              <w:rPr>
                <w:rFonts w:cs="Calibri"/>
                <w:b/>
                <w:bCs/>
              </w:rPr>
              <w:t>-</w:t>
            </w:r>
            <w:r>
              <w:rPr>
                <w:rFonts w:cs="Calibri"/>
                <w:b/>
                <w:bCs/>
              </w:rPr>
              <w:t>370</w:t>
            </w:r>
            <w:r w:rsidRPr="0014195D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t>Paczków</w:t>
            </w:r>
          </w:p>
        </w:tc>
      </w:tr>
    </w:tbl>
    <w:p w:rsidR="006F7D5C" w:rsidRDefault="006F7D5C" w:rsidP="008D47B1">
      <w:pPr>
        <w:jc w:val="center"/>
        <w:rPr>
          <w:rFonts w:ascii="Cambria" w:hAnsi="Cambria"/>
          <w:b/>
          <w:bCs/>
          <w:u w:val="single"/>
        </w:rPr>
      </w:pPr>
    </w:p>
    <w:p w:rsidR="006F7D5C" w:rsidRPr="008D47B1" w:rsidRDefault="006F7D5C" w:rsidP="008D47B1">
      <w:pPr>
        <w:jc w:val="center"/>
        <w:rPr>
          <w:rFonts w:ascii="Cambria" w:hAnsi="Cambria"/>
          <w:b/>
          <w:bCs/>
          <w:u w:val="single"/>
        </w:rPr>
      </w:pPr>
      <w:r w:rsidRPr="008D47B1">
        <w:rPr>
          <w:rFonts w:ascii="Cambria" w:hAnsi="Cambria"/>
          <w:b/>
          <w:bCs/>
          <w:u w:val="single"/>
        </w:rPr>
        <w:t>Oświadczenie wykonawców wspólnie ubiegających się o udzielenie zamówienia</w:t>
      </w:r>
    </w:p>
    <w:p w:rsidR="006F7D5C" w:rsidRDefault="006F7D5C" w:rsidP="008D47B1">
      <w:pPr>
        <w:jc w:val="center"/>
        <w:rPr>
          <w:rFonts w:ascii="Cambria" w:hAnsi="Cambria"/>
        </w:rPr>
      </w:pPr>
      <w:r w:rsidRPr="008D47B1">
        <w:rPr>
          <w:rFonts w:ascii="Cambria" w:hAnsi="Cambria"/>
        </w:rPr>
        <w:t>składane na podstawie art. 117 ust. 4 ustawy z dnia 11 września 2019 r.</w:t>
      </w:r>
    </w:p>
    <w:p w:rsidR="006F7D5C" w:rsidRPr="008D47B1" w:rsidRDefault="006F7D5C" w:rsidP="008D47B1">
      <w:pPr>
        <w:jc w:val="center"/>
        <w:rPr>
          <w:rFonts w:ascii="Cambria" w:hAnsi="Cambria"/>
        </w:rPr>
      </w:pPr>
      <w:r w:rsidRPr="008D47B1">
        <w:rPr>
          <w:rFonts w:ascii="Cambria" w:hAnsi="Cambria"/>
        </w:rPr>
        <w:t>Prawo zamówień publicznych</w:t>
      </w:r>
    </w:p>
    <w:p w:rsidR="006F7D5C" w:rsidRPr="008D47B1" w:rsidRDefault="006F7D5C" w:rsidP="008D47B1">
      <w:pPr>
        <w:jc w:val="both"/>
        <w:rPr>
          <w:rFonts w:ascii="Cambria" w:hAnsi="Cambria"/>
        </w:rPr>
      </w:pPr>
    </w:p>
    <w:p w:rsidR="006F7D5C" w:rsidRDefault="006F7D5C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Na potrzeby postępowania o udzielenie zamówienia publicznego prowadzonego przez Gminę </w:t>
      </w:r>
      <w:r>
        <w:rPr>
          <w:rFonts w:ascii="Cambria" w:hAnsi="Cambria"/>
        </w:rPr>
        <w:t>Paczków</w:t>
      </w:r>
      <w:r w:rsidRPr="008D47B1">
        <w:rPr>
          <w:rFonts w:ascii="Cambria" w:hAnsi="Cambria"/>
        </w:rPr>
        <w:t xml:space="preserve"> pn. </w:t>
      </w:r>
    </w:p>
    <w:p w:rsidR="006F7D5C" w:rsidRPr="00B14187" w:rsidRDefault="006F7D5C" w:rsidP="00B14187">
      <w:pPr>
        <w:ind w:left="360"/>
        <w:jc w:val="center"/>
        <w:rPr>
          <w:rFonts w:ascii="Cambria" w:hAnsi="Cambria"/>
          <w:b/>
          <w:bCs/>
        </w:rPr>
      </w:pPr>
      <w:r w:rsidRPr="00B14187">
        <w:rPr>
          <w:rFonts w:ascii="Cambria" w:hAnsi="Cambria"/>
          <w:b/>
          <w:bCs/>
        </w:rPr>
        <w:t>„Odbudowa kościoła pw. św. Jana Ewangelisty i zagospodarowanie terenu byłego cmentarza w Paczkowie”</w:t>
      </w:r>
    </w:p>
    <w:p w:rsidR="006F7D5C" w:rsidRDefault="006F7D5C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oświadczamy, iż następujące roboty budowlane* wykonają poszczególni wykonawcy wspólnie ubiegający się o udzielenie zamówienia: </w:t>
      </w:r>
    </w:p>
    <w:p w:rsidR="006F7D5C" w:rsidRDefault="006F7D5C" w:rsidP="008D47B1">
      <w:pPr>
        <w:jc w:val="both"/>
        <w:rPr>
          <w:rFonts w:ascii="Cambria" w:hAnsi="Cambria"/>
        </w:rPr>
      </w:pPr>
    </w:p>
    <w:p w:rsidR="006F7D5C" w:rsidRDefault="006F7D5C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Wykonawca (nazwa): ................................. wykona: ............................... </w:t>
      </w:r>
    </w:p>
    <w:p w:rsidR="006F7D5C" w:rsidRDefault="006F7D5C" w:rsidP="008D47B1">
      <w:pPr>
        <w:jc w:val="both"/>
        <w:rPr>
          <w:rFonts w:ascii="Cambria" w:hAnsi="Cambria"/>
        </w:rPr>
      </w:pPr>
    </w:p>
    <w:p w:rsidR="006F7D5C" w:rsidRDefault="006F7D5C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 xml:space="preserve">Wykonawca (nazwa): ................................... wykona: .............................. </w:t>
      </w:r>
    </w:p>
    <w:p w:rsidR="006F7D5C" w:rsidRDefault="006F7D5C" w:rsidP="008D47B1">
      <w:pPr>
        <w:jc w:val="both"/>
        <w:rPr>
          <w:rFonts w:ascii="Cambria" w:hAnsi="Cambria"/>
        </w:rPr>
      </w:pPr>
    </w:p>
    <w:p w:rsidR="006F7D5C" w:rsidRDefault="006F7D5C" w:rsidP="008D47B1">
      <w:pPr>
        <w:jc w:val="both"/>
        <w:rPr>
          <w:rFonts w:ascii="Cambria" w:hAnsi="Cambria"/>
        </w:rPr>
      </w:pPr>
    </w:p>
    <w:p w:rsidR="006F7D5C" w:rsidRDefault="006F7D5C" w:rsidP="008D47B1">
      <w:pPr>
        <w:jc w:val="both"/>
        <w:rPr>
          <w:rFonts w:ascii="Cambria" w:hAnsi="Cambria"/>
        </w:rPr>
      </w:pPr>
    </w:p>
    <w:p w:rsidR="006F7D5C" w:rsidRDefault="006F7D5C" w:rsidP="008D47B1">
      <w:pPr>
        <w:jc w:val="both"/>
        <w:rPr>
          <w:rFonts w:ascii="Cambria" w:hAnsi="Cambria"/>
        </w:rPr>
      </w:pPr>
      <w:r w:rsidRPr="008D47B1">
        <w:rPr>
          <w:rFonts w:ascii="Cambria" w:hAnsi="Cambria"/>
        </w:rPr>
        <w:t>* niepotrzebne skreślić</w:t>
      </w:r>
    </w:p>
    <w:p w:rsidR="006F7D5C" w:rsidRPr="002A28AD" w:rsidRDefault="006F7D5C" w:rsidP="008D47B1">
      <w:pPr>
        <w:jc w:val="both"/>
        <w:rPr>
          <w:rFonts w:ascii="Cambria" w:hAnsi="Cambria"/>
          <w:i/>
          <w:iCs/>
          <w:color w:val="C00000"/>
        </w:rPr>
      </w:pPr>
      <w:r w:rsidRPr="002A28AD">
        <w:rPr>
          <w:rFonts w:ascii="Cambria" w:hAnsi="Cambria"/>
          <w:i/>
          <w:iCs/>
          <w:color w:val="C00000"/>
        </w:rPr>
        <w:t>.</w:t>
      </w:r>
    </w:p>
    <w:sectPr w:rsidR="006F7D5C" w:rsidRPr="002A28AD" w:rsidSect="00AA1D2A">
      <w:headerReference w:type="default" r:id="rId8"/>
      <w:pgSz w:w="11906" w:h="16838"/>
      <w:pgMar w:top="6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D5C" w:rsidRDefault="006F7D5C" w:rsidP="006A34D8">
      <w:pPr>
        <w:spacing w:after="0" w:line="240" w:lineRule="auto"/>
      </w:pPr>
      <w:r>
        <w:separator/>
      </w:r>
    </w:p>
  </w:endnote>
  <w:endnote w:type="continuationSeparator" w:id="0">
    <w:p w:rsidR="006F7D5C" w:rsidRDefault="006F7D5C" w:rsidP="006A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D5C" w:rsidRDefault="006F7D5C" w:rsidP="006A34D8">
      <w:pPr>
        <w:spacing w:after="0" w:line="240" w:lineRule="auto"/>
      </w:pPr>
      <w:r>
        <w:separator/>
      </w:r>
    </w:p>
  </w:footnote>
  <w:footnote w:type="continuationSeparator" w:id="0">
    <w:p w:rsidR="006F7D5C" w:rsidRDefault="006F7D5C" w:rsidP="006A3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D5C" w:rsidRPr="00C261A1" w:rsidRDefault="006F7D5C" w:rsidP="00C261A1">
    <w:pPr>
      <w:pStyle w:val="Header"/>
      <w:tabs>
        <w:tab w:val="clear" w:pos="4536"/>
        <w:tab w:val="clear" w:pos="9072"/>
      </w:tabs>
      <w:ind w:left="708" w:firstLine="708"/>
    </w:pPr>
    <w:r>
      <w:rPr>
        <w:noProof/>
      </w:rP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7B1"/>
    <w:rsid w:val="00020A51"/>
    <w:rsid w:val="00072AF8"/>
    <w:rsid w:val="0010541A"/>
    <w:rsid w:val="001127A8"/>
    <w:rsid w:val="0014195D"/>
    <w:rsid w:val="001A32FF"/>
    <w:rsid w:val="001A44C8"/>
    <w:rsid w:val="001B7E48"/>
    <w:rsid w:val="001F36D2"/>
    <w:rsid w:val="00283A4E"/>
    <w:rsid w:val="002A28AD"/>
    <w:rsid w:val="00315816"/>
    <w:rsid w:val="003A014E"/>
    <w:rsid w:val="003A46CF"/>
    <w:rsid w:val="003E360B"/>
    <w:rsid w:val="00403DA6"/>
    <w:rsid w:val="00430C1D"/>
    <w:rsid w:val="004435D3"/>
    <w:rsid w:val="00473B9E"/>
    <w:rsid w:val="004A260C"/>
    <w:rsid w:val="004A3385"/>
    <w:rsid w:val="00563238"/>
    <w:rsid w:val="00583FC8"/>
    <w:rsid w:val="00620720"/>
    <w:rsid w:val="0066511A"/>
    <w:rsid w:val="006A34D8"/>
    <w:rsid w:val="006C28FC"/>
    <w:rsid w:val="006C59E6"/>
    <w:rsid w:val="006F7D5C"/>
    <w:rsid w:val="00715354"/>
    <w:rsid w:val="00746587"/>
    <w:rsid w:val="00772ADA"/>
    <w:rsid w:val="00816AED"/>
    <w:rsid w:val="008369C5"/>
    <w:rsid w:val="008A4237"/>
    <w:rsid w:val="008C23A1"/>
    <w:rsid w:val="008C3A3F"/>
    <w:rsid w:val="008C6E6D"/>
    <w:rsid w:val="008D47B1"/>
    <w:rsid w:val="008F7C54"/>
    <w:rsid w:val="00945F9D"/>
    <w:rsid w:val="009A485B"/>
    <w:rsid w:val="009B1470"/>
    <w:rsid w:val="009D348B"/>
    <w:rsid w:val="009D5451"/>
    <w:rsid w:val="009F59F0"/>
    <w:rsid w:val="00AA1D2A"/>
    <w:rsid w:val="00AB192D"/>
    <w:rsid w:val="00B14187"/>
    <w:rsid w:val="00B72DC4"/>
    <w:rsid w:val="00BA7786"/>
    <w:rsid w:val="00BB15E4"/>
    <w:rsid w:val="00BE5B97"/>
    <w:rsid w:val="00BF69CA"/>
    <w:rsid w:val="00C261A1"/>
    <w:rsid w:val="00C532DE"/>
    <w:rsid w:val="00C94056"/>
    <w:rsid w:val="00CC6EE1"/>
    <w:rsid w:val="00CD398F"/>
    <w:rsid w:val="00CE6065"/>
    <w:rsid w:val="00D37AAC"/>
    <w:rsid w:val="00D45FE1"/>
    <w:rsid w:val="00D846BE"/>
    <w:rsid w:val="00D84ED4"/>
    <w:rsid w:val="00D918E3"/>
    <w:rsid w:val="00DB6463"/>
    <w:rsid w:val="00E7323B"/>
    <w:rsid w:val="00EB725D"/>
    <w:rsid w:val="00EE0289"/>
    <w:rsid w:val="00F85D0D"/>
    <w:rsid w:val="00FB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28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34D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34D8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6A34D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34D8"/>
    <w:rPr>
      <w:rFonts w:cs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A34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A34D8"/>
    <w:rPr>
      <w:rFonts w:ascii="Courier New" w:hAnsi="Courier New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135</Words>
  <Characters>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jzielinska</cp:lastModifiedBy>
  <cp:revision>21</cp:revision>
  <cp:lastPrinted>2023-02-13T07:23:00Z</cp:lastPrinted>
  <dcterms:created xsi:type="dcterms:W3CDTF">2023-02-09T09:13:00Z</dcterms:created>
  <dcterms:modified xsi:type="dcterms:W3CDTF">2026-03-11T09:51:00Z</dcterms:modified>
</cp:coreProperties>
</file>